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2B" w:rsidRDefault="00F6232B" w:rsidP="00F1317E">
      <w:pPr>
        <w:spacing w:after="0" w:line="240" w:lineRule="auto"/>
        <w:ind w:left="180"/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  <w:r w:rsidRPr="00F1317E">
        <w:rPr>
          <w:rFonts w:ascii="Bookman Old Style" w:hAnsi="Bookman Old Style" w:cs="Bookman Old Style"/>
          <w:b/>
          <w:bCs/>
          <w:sz w:val="24"/>
          <w:szCs w:val="24"/>
        </w:rPr>
        <w:t>İHSAN UZUN ORTAOKULU BİLİŞİM TEKNOLOJİLER</w:t>
      </w:r>
      <w:r>
        <w:rPr>
          <w:rFonts w:ascii="Bookman Old Style" w:hAnsi="Bookman Old Style" w:cs="Bookman Old Style"/>
          <w:b/>
          <w:bCs/>
          <w:sz w:val="24"/>
          <w:szCs w:val="24"/>
        </w:rPr>
        <w:t>İ</w:t>
      </w:r>
      <w:r w:rsidRPr="00F1317E">
        <w:rPr>
          <w:rFonts w:ascii="Bookman Old Style" w:hAnsi="Bookman Old Style" w:cs="Bookman Old Style"/>
          <w:b/>
          <w:bCs/>
          <w:sz w:val="24"/>
          <w:szCs w:val="24"/>
        </w:rPr>
        <w:t xml:space="preserve"> VE YAZILIM DERSİ 2. DÖNEM 1. YAZILI SINAVI SORULARI</w:t>
      </w:r>
    </w:p>
    <w:p w:rsidR="00F6232B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İSİM-SOYİSİM     :</w:t>
      </w:r>
    </w:p>
    <w:p w:rsidR="00F6232B" w:rsidRPr="00F1317E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SINIF-NUMARA   :                                                                  NOT :</w:t>
      </w: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1.Aşağıdakilerden hangisi virüslerden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korunmanın bir yolu değildir?(10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A)Antivirüs programı kurmak.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B)Bilgisayarımızı tozlardan arındırmak.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C)Bilgisayara dosya yüklerken virüs taraması yapmak.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D)Tanımadığımız kişilerden gelen e-postaları açmamak.</w:t>
      </w:r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2. Aşağıdakilerden hangisi doğru y</w:t>
      </w:r>
      <w:r>
        <w:rPr>
          <w:rFonts w:ascii="Bookman Old Style" w:hAnsi="Bookman Old Style" w:cs="Bookman Old Style"/>
          <w:b/>
          <w:bCs/>
          <w:sz w:val="24"/>
          <w:szCs w:val="24"/>
        </w:rPr>
        <w:t>azılmış bir e-posta adresidir?(10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A)sevgi123@gmail.com.tr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B)fundakinik.hotmail.com.tr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C)funda1986@gmail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D)aysecik.284@com.tr</w:t>
      </w:r>
    </w:p>
    <w:p w:rsidR="00F6232B" w:rsidRDefault="00F6232B" w:rsidP="000045C2">
      <w:pPr>
        <w:rPr>
          <w:rFonts w:ascii="Bookman Old Style" w:hAnsi="Bookman Old Style" w:cs="Bookman Old Style"/>
          <w:noProof/>
          <w:sz w:val="24"/>
          <w:szCs w:val="24"/>
          <w:lang w:eastAsia="tr-TR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noProof/>
          <w:sz w:val="24"/>
          <w:szCs w:val="24"/>
          <w:lang w:eastAsia="tr-TR"/>
        </w:rPr>
        <w:t>3.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Hangisi fare ile yapılan işlemler arasında sayılmaz? (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10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 xml:space="preserve"> puan)</w:t>
      </w:r>
    </w:p>
    <w:p w:rsidR="00F6232B" w:rsidRDefault="00F6232B" w:rsidP="000045C2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sz w:val="24"/>
          <w:szCs w:val="24"/>
          <w:lang w:eastAsia="tr-TR"/>
        </w:rPr>
        <w:sectPr w:rsidR="00F6232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Çift tıklama</w:t>
      </w:r>
    </w:p>
    <w:p w:rsidR="00F6232B" w:rsidRPr="000045C2" w:rsidRDefault="00F6232B" w:rsidP="000045C2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Üç tıklama</w:t>
      </w:r>
    </w:p>
    <w:p w:rsidR="00F6232B" w:rsidRPr="000045C2" w:rsidRDefault="00F6232B" w:rsidP="000045C2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Tek tıklama</w:t>
      </w:r>
    </w:p>
    <w:p w:rsidR="00F6232B" w:rsidRDefault="00F6232B" w:rsidP="000045C2">
      <w:pPr>
        <w:pStyle w:val="ListParagraph"/>
        <w:numPr>
          <w:ilvl w:val="0"/>
          <w:numId w:val="1"/>
        </w:numPr>
        <w:rPr>
          <w:rFonts w:ascii="Bookman Old Style" w:hAnsi="Bookman Old Style" w:cs="Bookman Old Style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Sürükleme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t xml:space="preserve">4. 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Bilgisayarda internete girmemizi sağlayan kart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(5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Paragraph"/>
        <w:numPr>
          <w:ilvl w:val="0"/>
          <w:numId w:val="3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F1317E" w:rsidRDefault="00F6232B" w:rsidP="00F1317E">
      <w:pPr>
        <w:pStyle w:val="ListParagraph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Ses Kartı</w:t>
      </w:r>
    </w:p>
    <w:p w:rsidR="00F6232B" w:rsidRPr="00F1317E" w:rsidRDefault="00F6232B" w:rsidP="00F1317E">
      <w:pPr>
        <w:pStyle w:val="ListParagraph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Ana Kart</w:t>
      </w:r>
    </w:p>
    <w:p w:rsidR="00F6232B" w:rsidRPr="00F1317E" w:rsidRDefault="00F6232B" w:rsidP="00F1317E">
      <w:pPr>
        <w:pStyle w:val="ListParagraph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Ethernet Kartı</w:t>
      </w:r>
    </w:p>
    <w:p w:rsidR="00F6232B" w:rsidRPr="00F1317E" w:rsidRDefault="00F6232B" w:rsidP="00F1317E">
      <w:pPr>
        <w:pStyle w:val="ListParagraph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Ekran Kartı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t>5.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Günlük yaşamdaki mektubun elektronik ortamdaki karşılığı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Paragraph"/>
        <w:numPr>
          <w:ilvl w:val="0"/>
          <w:numId w:val="4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F1317E">
      <w:pPr>
        <w:pStyle w:val="ListParagraph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E-Devlet</w:t>
      </w:r>
    </w:p>
    <w:p w:rsidR="00F6232B" w:rsidRPr="000045C2" w:rsidRDefault="00F6232B" w:rsidP="00F1317E">
      <w:pPr>
        <w:pStyle w:val="ListParagraph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E-Posta</w:t>
      </w:r>
    </w:p>
    <w:p w:rsidR="00F6232B" w:rsidRPr="000045C2" w:rsidRDefault="00F6232B" w:rsidP="00F1317E">
      <w:pPr>
        <w:pStyle w:val="ListParagraph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İnternet</w:t>
      </w:r>
    </w:p>
    <w:p w:rsidR="00F6232B" w:rsidRPr="000045C2" w:rsidRDefault="00F6232B" w:rsidP="00F1317E">
      <w:pPr>
        <w:pStyle w:val="ListParagraph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E-Kitap</w:t>
      </w:r>
    </w:p>
    <w:p w:rsidR="00F6232B" w:rsidRDefault="00F6232B" w:rsidP="000045C2">
      <w:pPr>
        <w:pStyle w:val="ListParagraph"/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Paragraph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6.Bir bilgisayardan, Flash bellek veya internetten yayılıp bilgisayarlara zarar veren programlara ne denir?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Paragraph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Paragraph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Ücretli yazılım</w:t>
      </w:r>
    </w:p>
    <w:p w:rsidR="00F6232B" w:rsidRPr="000045C2" w:rsidRDefault="00F6232B" w:rsidP="000045C2">
      <w:pPr>
        <w:pStyle w:val="ListParagraph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Güvenlik Duvarı</w:t>
      </w:r>
    </w:p>
    <w:p w:rsidR="00F6232B" w:rsidRPr="000045C2" w:rsidRDefault="00F6232B" w:rsidP="000045C2">
      <w:pPr>
        <w:pStyle w:val="ListParagraph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Virüs</w:t>
      </w:r>
    </w:p>
    <w:p w:rsidR="00F6232B" w:rsidRDefault="00F6232B" w:rsidP="000045C2">
      <w:pPr>
        <w:pStyle w:val="ListParagraph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Demo Yazılım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7.Masaüstüne boş bir klasör nasıl oluşturulur?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Paragraph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Paragraph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Başlat – Ekle – Klasör</w:t>
      </w:r>
    </w:p>
    <w:p w:rsidR="00F6232B" w:rsidRPr="000045C2" w:rsidRDefault="00F6232B" w:rsidP="000045C2">
      <w:pPr>
        <w:pStyle w:val="ListParagraph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Sağ tık – Yeni – Klasör</w:t>
      </w:r>
    </w:p>
    <w:p w:rsidR="00F6232B" w:rsidRPr="000045C2" w:rsidRDefault="00F6232B" w:rsidP="000045C2">
      <w:pPr>
        <w:pStyle w:val="ListParagraph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Sol Tık – Klasör</w:t>
      </w:r>
    </w:p>
    <w:p w:rsidR="00F6232B" w:rsidRPr="000045C2" w:rsidRDefault="00F6232B" w:rsidP="000045C2">
      <w:pPr>
        <w:pStyle w:val="ListParagraph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Ekle – Klasör – Yeni</w:t>
      </w:r>
    </w:p>
    <w:p w:rsidR="00F6232B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</w:pPr>
    </w:p>
    <w:p w:rsidR="00F6232B" w:rsidRPr="00DC4658" w:rsidRDefault="00F6232B" w:rsidP="000045C2">
      <w:pPr>
        <w:pStyle w:val="ListeParagraf1"/>
        <w:spacing w:after="200" w:line="276" w:lineRule="auto"/>
        <w:ind w:left="0"/>
        <w:rPr>
          <w:rFonts w:ascii="Bookman Old Style" w:hAnsi="Bookman Old Style" w:cs="Bookman Old Style"/>
          <w:b/>
          <w:bCs/>
        </w:rPr>
      </w:pPr>
      <w:r w:rsidRPr="00DC4658">
        <w:rPr>
          <w:rFonts w:ascii="Bookman Old Style" w:hAnsi="Bookman Old Style" w:cs="Bookman Old Style"/>
          <w:b/>
          <w:bCs/>
        </w:rPr>
        <w:t>8</w:t>
      </w:r>
      <w:r w:rsidRPr="00DC4658">
        <w:rPr>
          <w:rFonts w:ascii="Bookman Old Style" w:hAnsi="Bookman Old Style" w:cs="Bookman Old Style"/>
          <w:b/>
          <w:bCs/>
          <w:noProof/>
        </w:rPr>
        <w:t>.</w:t>
      </w:r>
      <w:r w:rsidRPr="00DC4658">
        <w:rPr>
          <w:rStyle w:val="Emphasis"/>
          <w:rFonts w:ascii="Bookman Old Style" w:hAnsi="Bookman Old Style" w:cs="Bookman Old Style"/>
          <w:b/>
          <w:bCs/>
          <w:i w:val="0"/>
          <w:iCs w:val="0"/>
          <w:color w:val="000000"/>
        </w:rPr>
        <w:t xml:space="preserve"> Aşağıdakilerden hangisi sanal ansiklopedidir</w:t>
      </w:r>
      <w:r w:rsidRPr="00DC4658">
        <w:rPr>
          <w:rFonts w:ascii="Bookman Old Style" w:hAnsi="Bookman Old Style" w:cs="Bookman Old Style"/>
          <w:b/>
          <w:bCs/>
        </w:rPr>
        <w:t>?</w:t>
      </w:r>
      <w:r>
        <w:rPr>
          <w:rFonts w:ascii="Bookman Old Style" w:hAnsi="Bookman Old Style" w:cs="Bookman Old Style"/>
          <w:b/>
          <w:bCs/>
        </w:rPr>
        <w:t>(5</w:t>
      </w:r>
      <w:r w:rsidRPr="00DC4658">
        <w:rPr>
          <w:rFonts w:ascii="Bookman Old Style" w:hAnsi="Bookman Old Style" w:cs="Bookman Old Style"/>
          <w:b/>
          <w:bCs/>
        </w:rPr>
        <w:t xml:space="preserve"> puan)</w:t>
      </w:r>
    </w:p>
    <w:p w:rsidR="00F6232B" w:rsidRPr="000045C2" w:rsidRDefault="00F6232B" w:rsidP="000045C2">
      <w:pPr>
        <w:spacing w:after="120"/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A) Ekran    B) Publisher   C) İnter       D) Vikipedi</w:t>
      </w:r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b/>
          <w:bCs/>
          <w:color w:val="000000"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9. İnternette Google’a “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İhsan Uzun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 Ortaokulu” yazarsak sonuç nasıl olur?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A)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İhsan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fabrikasıyla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B)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ismindeki işyerleri bilgileri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C) </w:t>
      </w:r>
      <w:r>
        <w:rPr>
          <w:rFonts w:ascii="Bookman Old Style" w:hAnsi="Bookman Old Style" w:cs="Bookman Old Style"/>
          <w:color w:val="000000"/>
          <w:sz w:val="24"/>
          <w:szCs w:val="24"/>
        </w:rPr>
        <w:t xml:space="preserve">İhsan uzun 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Ortaokulu ile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D)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ile ilgili bilgiler gelir.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10.Bilgisayarın elle tutulup gözle görülebilen parçalarına ne denir? (5 puan)</w:t>
      </w:r>
    </w:p>
    <w:p w:rsidR="00F6232B" w:rsidRDefault="00F6232B" w:rsidP="000045C2">
      <w:pPr>
        <w:pStyle w:val="ListParagraph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Paragraph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Donanım</w:t>
      </w:r>
    </w:p>
    <w:p w:rsidR="00F6232B" w:rsidRPr="000045C2" w:rsidRDefault="00F6232B" w:rsidP="000045C2">
      <w:pPr>
        <w:pStyle w:val="ListParagraph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Yazılım</w:t>
      </w:r>
    </w:p>
    <w:p w:rsidR="00F6232B" w:rsidRPr="000045C2" w:rsidRDefault="00F6232B" w:rsidP="000045C2">
      <w:pPr>
        <w:pStyle w:val="ListParagraph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Program</w:t>
      </w:r>
    </w:p>
    <w:p w:rsidR="00F6232B" w:rsidRPr="000045C2" w:rsidRDefault="00F6232B" w:rsidP="000045C2">
      <w:pPr>
        <w:pStyle w:val="ListParagraph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Klavye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11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bilişim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suçlarına örnek verilebilir? 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pStyle w:val="ListParagraph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Çanta çalmak</w:t>
      </w:r>
    </w:p>
    <w:p w:rsidR="00F6232B" w:rsidRPr="000045C2" w:rsidRDefault="00F6232B" w:rsidP="000045C2">
      <w:pPr>
        <w:pStyle w:val="ListParagraph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Çocuk kaçırmak</w:t>
      </w:r>
    </w:p>
    <w:p w:rsidR="00F6232B" w:rsidRPr="000045C2" w:rsidRDefault="00F6232B" w:rsidP="000045C2">
      <w:pPr>
        <w:pStyle w:val="ListParagraph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Hakaret etmek</w:t>
      </w:r>
    </w:p>
    <w:p w:rsidR="00F6232B" w:rsidRPr="000045C2" w:rsidRDefault="00F6232B" w:rsidP="000045C2">
      <w:pPr>
        <w:pStyle w:val="ListParagraph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Başkaları adına e-posta adresi almak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12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yanlış bir ifadedir? (5 puan)</w:t>
      </w:r>
    </w:p>
    <w:p w:rsidR="00F6232B" w:rsidRPr="000045C2" w:rsidRDefault="00F6232B" w:rsidP="000045C2">
      <w:pPr>
        <w:pStyle w:val="ListParagraph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günlük hayatımızı kolaylaştırır.</w:t>
      </w:r>
    </w:p>
    <w:p w:rsidR="00F6232B" w:rsidRPr="000045C2" w:rsidRDefault="00F6232B" w:rsidP="000045C2">
      <w:pPr>
        <w:pStyle w:val="ListParagraph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sayesinde işlemler hızlı yapılır.</w:t>
      </w:r>
    </w:p>
    <w:p w:rsidR="00F6232B" w:rsidRPr="000045C2" w:rsidRDefault="00F6232B" w:rsidP="000045C2">
      <w:pPr>
        <w:pStyle w:val="ListParagraph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kullanımı hızla yayılmaktadır.</w:t>
      </w:r>
    </w:p>
    <w:p w:rsidR="00F6232B" w:rsidRPr="000045C2" w:rsidRDefault="00F6232B" w:rsidP="000045C2">
      <w:pPr>
        <w:pStyle w:val="ListParagraph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Bilgisayarların kulanım alanları gün geçtikçe azalmaktadır.</w:t>
      </w:r>
      <w:r>
        <w:rPr>
          <w:rFonts w:ascii="Bookman Old Style" w:hAnsi="Bookman Old Style" w:cs="Bookman Old Style"/>
          <w:sz w:val="24"/>
          <w:szCs w:val="24"/>
        </w:rPr>
        <w:t xml:space="preserve">sorubak.com </w:t>
      </w: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 w:rsidRPr="000D7698">
        <w:rPr>
          <w:rFonts w:ascii="Bookman Old Style" w:hAnsi="Bookman Old Style" w:cs="Bookman Old Style"/>
          <w:b/>
          <w:bCs/>
          <w:sz w:val="24"/>
          <w:szCs w:val="24"/>
        </w:rPr>
        <w:t xml:space="preserve">    BAŞARILAR</w:t>
      </w:r>
      <w:r>
        <w:rPr>
          <w:rFonts w:ascii="Bookman Old Style" w:hAnsi="Bookman Old Style" w:cs="Bookman Old Style"/>
          <w:b/>
          <w:bCs/>
          <w:sz w:val="24"/>
          <w:szCs w:val="24"/>
        </w:rPr>
        <w:t>….</w:t>
      </w: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YILDIRAY YAPAKÇI</w:t>
      </w:r>
    </w:p>
    <w:p w:rsidR="00F6232B" w:rsidRPr="000D7698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BİLİŞİM TEK. ÖĞR.</w:t>
      </w:r>
      <w:bookmarkStart w:id="0" w:name="_GoBack"/>
      <w:bookmarkEnd w:id="0"/>
    </w:p>
    <w:sectPr w:rsidR="00F6232B" w:rsidRPr="000D7698" w:rsidSect="00EE58E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71983"/>
    <w:multiLevelType w:val="hybridMultilevel"/>
    <w:tmpl w:val="04D26248"/>
    <w:lvl w:ilvl="0" w:tplc="F83A89F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31080"/>
    <w:multiLevelType w:val="hybridMultilevel"/>
    <w:tmpl w:val="38D847EA"/>
    <w:lvl w:ilvl="0" w:tplc="1A906888">
      <w:start w:val="1"/>
      <w:numFmt w:val="upperLetter"/>
      <w:lvlText w:val="%1)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8E307C"/>
    <w:multiLevelType w:val="hybridMultilevel"/>
    <w:tmpl w:val="BCD81996"/>
    <w:lvl w:ilvl="0" w:tplc="0E4A95E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2652BF"/>
    <w:multiLevelType w:val="hybridMultilevel"/>
    <w:tmpl w:val="DEDC2D6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AFA"/>
    <w:rsid w:val="000045C2"/>
    <w:rsid w:val="000D7698"/>
    <w:rsid w:val="00211299"/>
    <w:rsid w:val="0043095B"/>
    <w:rsid w:val="005512F4"/>
    <w:rsid w:val="00715210"/>
    <w:rsid w:val="00725882"/>
    <w:rsid w:val="007B1498"/>
    <w:rsid w:val="008356A5"/>
    <w:rsid w:val="009902E0"/>
    <w:rsid w:val="009C2919"/>
    <w:rsid w:val="00A76003"/>
    <w:rsid w:val="00A761E8"/>
    <w:rsid w:val="00AD2AFA"/>
    <w:rsid w:val="00B966D3"/>
    <w:rsid w:val="00D173CB"/>
    <w:rsid w:val="00D22AB4"/>
    <w:rsid w:val="00D33572"/>
    <w:rsid w:val="00DC4658"/>
    <w:rsid w:val="00E11808"/>
    <w:rsid w:val="00E310CE"/>
    <w:rsid w:val="00E91509"/>
    <w:rsid w:val="00EE58E8"/>
    <w:rsid w:val="00F1317E"/>
    <w:rsid w:val="00F6232B"/>
    <w:rsid w:val="00F9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9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B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14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B1498"/>
    <w:pPr>
      <w:ind w:left="720"/>
    </w:pPr>
  </w:style>
  <w:style w:type="paragraph" w:customStyle="1" w:styleId="ListeParagraf1">
    <w:name w:val="Liste Paragraf1"/>
    <w:basedOn w:val="Normal"/>
    <w:uiPriority w:val="99"/>
    <w:rsid w:val="00E310CE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Emphasis">
    <w:name w:val="Emphasis"/>
    <w:basedOn w:val="DefaultParagraphFont"/>
    <w:uiPriority w:val="99"/>
    <w:qFormat/>
    <w:rsid w:val="00E310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0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341</Words>
  <Characters>1946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YILDIRAY</dc:creator>
  <cp:keywords/>
  <dc:description/>
  <cp:lastModifiedBy>edanur</cp:lastModifiedBy>
  <cp:revision>19</cp:revision>
  <dcterms:created xsi:type="dcterms:W3CDTF">2014-04-01T18:10:00Z</dcterms:created>
  <dcterms:modified xsi:type="dcterms:W3CDTF">2015-02-21T10:21:00Z</dcterms:modified>
</cp:coreProperties>
</file>